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17BB0">
        <w:rPr>
          <w:rFonts w:cs="Arial"/>
          <w:b/>
          <w:caps/>
          <w:sz w:val="28"/>
          <w:szCs w:val="28"/>
        </w:rPr>
        <w:t>1584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17BB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Capina de áreas junto a córrego na Rua Minas Gerais –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055201">
        <w:rPr>
          <w:rFonts w:cs="Arial"/>
        </w:rPr>
        <w:t>cabíveis visando</w:t>
      </w:r>
      <w:r w:rsidR="00CC1850">
        <w:rPr>
          <w:rFonts w:cs="Arial"/>
        </w:rPr>
        <w:t xml:space="preserve"> </w:t>
      </w:r>
      <w:r w:rsidR="00617BB0">
        <w:rPr>
          <w:rFonts w:cs="Arial"/>
        </w:rPr>
        <w:t>à realização de c</w:t>
      </w:r>
      <w:r w:rsidR="00617BB0" w:rsidRPr="00617BB0">
        <w:rPr>
          <w:rFonts w:cs="Arial"/>
        </w:rPr>
        <w:t>apina de áreas junto a córrego na Rua Minas Gerais –</w:t>
      </w:r>
      <w:r w:rsidR="00617BB0">
        <w:rPr>
          <w:rFonts w:cs="Arial"/>
        </w:rPr>
        <w:t xml:space="preserve"> Centro, conforme fotos anexas.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71664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671664" w:rsidRDefault="0067166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71664" w:rsidRPr="005D429C" w:rsidRDefault="00671664" w:rsidP="00671664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671664" w:rsidRDefault="00671664" w:rsidP="0067166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REPUBLICANOS</w:t>
      </w:r>
    </w:p>
    <w:p w:rsidR="009729E1" w:rsidRDefault="00671664" w:rsidP="00671664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9729E1" w:rsidRDefault="009729E1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71664" w:rsidRDefault="009729E1" w:rsidP="00671664">
      <w:pPr>
        <w:jc w:val="center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954404</wp:posOffset>
            </wp:positionH>
            <wp:positionV relativeFrom="page">
              <wp:posOffset>2225040</wp:posOffset>
            </wp:positionV>
            <wp:extent cx="4208145" cy="3093720"/>
            <wp:effectExtent l="0" t="0" r="1905" b="0"/>
            <wp:wrapNone/>
            <wp:docPr id="3" name="Image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814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885825</wp:posOffset>
            </wp:positionH>
            <wp:positionV relativeFrom="page">
              <wp:posOffset>5547360</wp:posOffset>
            </wp:positionV>
            <wp:extent cx="4276800" cy="3207600"/>
            <wp:effectExtent l="0" t="0" r="0" b="0"/>
            <wp:wrapNone/>
            <wp:docPr id="4" name="Image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800" cy="32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</w:p>
    <w:sectPr w:rsidR="00671664" w:rsidSect="007D39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77F" w:rsidRDefault="00A2077F">
      <w:r>
        <w:separator/>
      </w:r>
    </w:p>
  </w:endnote>
  <w:endnote w:type="continuationSeparator" w:id="0">
    <w:p w:rsidR="00A2077F" w:rsidRDefault="00A2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590" w:rsidRDefault="00B3359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77F" w:rsidRDefault="00A2077F">
      <w:r>
        <w:separator/>
      </w:r>
    </w:p>
  </w:footnote>
  <w:footnote w:type="continuationSeparator" w:id="0">
    <w:p w:rsidR="00A2077F" w:rsidRDefault="00A20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590" w:rsidRDefault="00B3359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9729E1" w:rsidRDefault="003A77BE" w:rsidP="009729E1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B33590">
      <w:rPr>
        <w:rFonts w:cs="Arial"/>
        <w:b/>
        <w:sz w:val="20"/>
        <w:szCs w:val="20"/>
        <w:u w:val="single"/>
      </w:rPr>
      <w:t>1584</w:t>
    </w:r>
    <w:bookmarkStart w:id="0" w:name="_GoBack"/>
    <w:bookmarkEnd w:id="0"/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 </w:t>
    </w:r>
    <w:r w:rsidR="009729E1">
      <w:rPr>
        <w:rFonts w:cs="Arial"/>
        <w:b/>
        <w:sz w:val="20"/>
        <w:szCs w:val="20"/>
        <w:u w:val="single"/>
      </w:rPr>
      <w:t xml:space="preserve">Rogério Timóteo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3359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3359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17BB0"/>
    <w:rsid w:val="00624472"/>
    <w:rsid w:val="006426AE"/>
    <w:rsid w:val="0065152F"/>
    <w:rsid w:val="00651B00"/>
    <w:rsid w:val="00671664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29E1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77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3590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304CF-A15D-4241-93FF-4FA78E8E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2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5</cp:revision>
  <cp:lastPrinted>2020-03-16T12:28:00Z</cp:lastPrinted>
  <dcterms:created xsi:type="dcterms:W3CDTF">2021-05-31T18:44:00Z</dcterms:created>
  <dcterms:modified xsi:type="dcterms:W3CDTF">2021-05-31T18:49:00Z</dcterms:modified>
</cp:coreProperties>
</file>